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9E19" w14:textId="64499CAB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8003B">
        <w:rPr>
          <w:b/>
          <w:noProof/>
          <w:sz w:val="24"/>
        </w:rPr>
        <w:t>6454</w:t>
      </w:r>
    </w:p>
    <w:p w14:paraId="766A0330" w14:textId="5C094E09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ED11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D7226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14108" w:rsidR="001E41F3" w:rsidRPr="00410371" w:rsidRDefault="00ED11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003B">
              <w:rPr>
                <w:b/>
                <w:noProof/>
                <w:sz w:val="28"/>
              </w:rPr>
              <w:t>669</w:t>
            </w:r>
            <w:r w:rsidR="00431DA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FB6FA" w:rsidR="001E41F3" w:rsidRPr="00410371" w:rsidRDefault="00D611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6E72F" w:rsidR="001E41F3" w:rsidRPr="00410371" w:rsidRDefault="00ED1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007C69">
              <w:rPr>
                <w:b/>
                <w:noProof/>
                <w:sz w:val="28"/>
              </w:rPr>
              <w:t>1</w:t>
            </w:r>
            <w:r w:rsidR="00863BEA">
              <w:rPr>
                <w:b/>
                <w:noProof/>
                <w:sz w:val="28"/>
              </w:rPr>
              <w:t>.</w:t>
            </w:r>
            <w:r w:rsidR="00007C69">
              <w:rPr>
                <w:b/>
                <w:noProof/>
                <w:sz w:val="28"/>
              </w:rPr>
              <w:t>30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93614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ED11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BE21C" w:rsidR="001E41F3" w:rsidRDefault="00ED11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5B8B">
              <w:rPr>
                <w:rFonts w:hint="eastAsia"/>
                <w:noProof/>
                <w:lang w:eastAsia="zh-CN"/>
              </w:rPr>
              <w:t>TEI</w:t>
            </w:r>
            <w:r w:rsidR="00CD5B8B">
              <w:rPr>
                <w:noProof/>
              </w:rPr>
              <w:t>1</w:t>
            </w:r>
            <w:r w:rsidR="00007C6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ED11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544B8" w:rsidR="001E41F3" w:rsidRDefault="00007C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B6184" w:rsidR="001E41F3" w:rsidRDefault="006271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007C69">
              <w:rPr>
                <w:noProof/>
              </w:rPr>
              <w:t>1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E450" w14:textId="397E515A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The IETF Internet-draft “draft-ietf-drmp-02” is referenced in </w:t>
            </w:r>
            <w:r w:rsidR="00007C69"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2268A582" w14:textId="7BD4C8A7" w:rsidR="00F1589E" w:rsidRPr="00F1589E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 w:rsidR="00007C69"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</w:t>
            </w:r>
            <w:r w:rsidR="00007C69" w:rsidRPr="00F1589E">
              <w:rPr>
                <w:rFonts w:ascii="Arial" w:hAnsi="Arial"/>
                <w:noProof/>
                <w:lang w:eastAsia="zh-CN"/>
              </w:rPr>
              <w:t>1</w:t>
            </w:r>
            <w:r w:rsidR="00007C69"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0AAB7B84" w14:textId="74D72709" w:rsidR="00F1589E" w:rsidRPr="00D9604A" w:rsidRDefault="00F1589E" w:rsidP="00F1589E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While, the draft has been published as RFC </w:t>
            </w:r>
            <w:r w:rsidR="00D9604A">
              <w:rPr>
                <w:rFonts w:ascii="Arial" w:hAnsi="Arial"/>
                <w:noProof/>
                <w:lang w:eastAsia="zh-CN"/>
              </w:rPr>
              <w:t>6809</w:t>
            </w:r>
            <w:r w:rsidR="00D9604A" w:rsidRPr="00F1589E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1589E">
              <w:rPr>
                <w:rFonts w:ascii="Arial" w:hAnsi="Arial"/>
                <w:noProof/>
                <w:lang w:eastAsia="zh-CN"/>
              </w:rPr>
              <w:t>and it has been updated in clause 2</w:t>
            </w:r>
            <w:r w:rsidR="00D9604A">
              <w:rPr>
                <w:rFonts w:ascii="Arial" w:hAnsi="Arial"/>
                <w:noProof/>
                <w:lang w:eastAsia="zh-CN"/>
              </w:rPr>
              <w:t xml:space="preserve"> and other places using this reference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4E38478E" w14:textId="7D01678C" w:rsidR="00CD5B8B" w:rsidRPr="00CD5B8B" w:rsidRDefault="00F1589E" w:rsidP="00CD5B8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 w:rsidR="00D9604A"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also needs to be updated.</w:t>
            </w:r>
            <w:r w:rsidR="00CD5B8B"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3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3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7964CE5C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9AAE6" w14:textId="77777777" w:rsidR="00ED1168" w:rsidRDefault="00ED1168">
      <w:r>
        <w:separator/>
      </w:r>
    </w:p>
  </w:endnote>
  <w:endnote w:type="continuationSeparator" w:id="0">
    <w:p w14:paraId="02B78FAC" w14:textId="77777777" w:rsidR="00ED1168" w:rsidRDefault="00ED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4BB64" w14:textId="77777777" w:rsidR="00ED1168" w:rsidRDefault="00ED1168">
      <w:r>
        <w:separator/>
      </w:r>
    </w:p>
  </w:footnote>
  <w:footnote w:type="continuationSeparator" w:id="0">
    <w:p w14:paraId="7383ACFA" w14:textId="77777777" w:rsidR="00ED1168" w:rsidRDefault="00ED1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50C6F"/>
    <w:rsid w:val="00050EB0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4791"/>
    <w:rsid w:val="002264B9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1DA9"/>
    <w:rsid w:val="00434172"/>
    <w:rsid w:val="00453F3E"/>
    <w:rsid w:val="00455C05"/>
    <w:rsid w:val="00462773"/>
    <w:rsid w:val="00471DAD"/>
    <w:rsid w:val="004B038D"/>
    <w:rsid w:val="004B75B7"/>
    <w:rsid w:val="004C26A5"/>
    <w:rsid w:val="004D2B96"/>
    <w:rsid w:val="00503579"/>
    <w:rsid w:val="00506AC8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27144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003B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66BA2"/>
    <w:rsid w:val="00C870F6"/>
    <w:rsid w:val="00C95985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D1168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A6447-6A0D-42C3-84D3-93CEA729F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29</cp:revision>
  <cp:lastPrinted>1900-01-01T00:00:00Z</cp:lastPrinted>
  <dcterms:created xsi:type="dcterms:W3CDTF">2024-10-15T01:33:00Z</dcterms:created>
  <dcterms:modified xsi:type="dcterms:W3CDTF">2024-11-11T09:06:00Z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